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Layout w:type="fixed"/>
        <w:tblLook w:val="04A0"/>
      </w:tblPr>
      <w:tblGrid>
        <w:gridCol w:w="34"/>
        <w:gridCol w:w="533"/>
        <w:gridCol w:w="617"/>
        <w:gridCol w:w="9164"/>
        <w:gridCol w:w="1701"/>
        <w:gridCol w:w="1418"/>
        <w:gridCol w:w="1264"/>
        <w:gridCol w:w="89"/>
      </w:tblGrid>
      <w:tr w:rsidR="00B71BA3" w:rsidTr="00B71BA3">
        <w:trPr>
          <w:gridBefore w:val="1"/>
          <w:wBefore w:w="34" w:type="dxa"/>
          <w:cantSplit/>
        </w:trPr>
        <w:tc>
          <w:tcPr>
            <w:tcW w:w="147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BA3" w:rsidRDefault="00B71BA3" w:rsidP="004B67E2">
            <w:pPr>
              <w:jc w:val="center"/>
            </w:pPr>
            <w:bookmarkStart w:id="0" w:name="RANGE!A1:E70"/>
            <w:r w:rsidRPr="00A77E8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Информация о финансировании объектов капитального строительства муниципальной собственности и объектов недвижимого имущества, приобретаемого в муниципальную собственность, за </w:t>
            </w:r>
            <w:r w:rsidR="004B67E2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9 месяцев</w:t>
            </w:r>
            <w:r w:rsidRPr="00A77E8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20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  <w:r w:rsidRPr="00A77E8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года</w:t>
            </w:r>
            <w:bookmarkEnd w:id="0"/>
          </w:p>
        </w:tc>
      </w:tr>
      <w:tr w:rsidR="004968C0" w:rsidTr="00B71BA3">
        <w:trPr>
          <w:gridAfter w:val="1"/>
          <w:wAfter w:w="89" w:type="dxa"/>
          <w:cantSplit/>
        </w:trPr>
        <w:tc>
          <w:tcPr>
            <w:tcW w:w="147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68C0" w:rsidRDefault="004968C0" w:rsidP="005278E8">
            <w:pPr>
              <w:jc w:val="center"/>
            </w:pPr>
          </w:p>
        </w:tc>
      </w:tr>
      <w:tr w:rsidR="004968C0" w:rsidTr="00660419">
        <w:trPr>
          <w:gridAfter w:val="1"/>
          <w:wAfter w:w="89" w:type="dxa"/>
          <w:cantSplit/>
        </w:trPr>
        <w:tc>
          <w:tcPr>
            <w:tcW w:w="11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/>
        </w:tc>
        <w:tc>
          <w:tcPr>
            <w:tcW w:w="9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/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/>
        </w:tc>
      </w:tr>
      <w:tr w:rsidR="004968C0" w:rsidTr="00660419">
        <w:trPr>
          <w:gridAfter w:val="1"/>
          <w:wAfter w:w="89" w:type="dxa"/>
          <w:cantSplit/>
        </w:trPr>
        <w:tc>
          <w:tcPr>
            <w:tcW w:w="11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/>
        </w:tc>
        <w:tc>
          <w:tcPr>
            <w:tcW w:w="9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/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>
            <w:pPr>
              <w:jc w:val="right"/>
            </w:pPr>
            <w:r>
              <w:t>тыс. руб.</w:t>
            </w:r>
          </w:p>
        </w:tc>
      </w:tr>
      <w:tr w:rsidR="00474D95" w:rsidTr="00660419">
        <w:trPr>
          <w:gridAfter w:val="1"/>
          <w:wAfter w:w="89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D95" w:rsidRDefault="00474D95" w:rsidP="005278E8">
            <w:pPr>
              <w:jc w:val="center"/>
            </w:pPr>
            <w:r>
              <w:t>№ п/п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D95" w:rsidRDefault="00474D95" w:rsidP="005278E8">
            <w:pPr>
              <w:jc w:val="center"/>
            </w:pPr>
            <w:r>
              <w:t>Наименование объектов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D95" w:rsidRPr="004E383D" w:rsidRDefault="00474D95" w:rsidP="005278E8">
            <w:pPr>
              <w:jc w:val="center"/>
              <w:rPr>
                <w:rFonts w:cs="Times New Roman"/>
                <w:b/>
              </w:rPr>
            </w:pPr>
            <w:r w:rsidRPr="004E383D">
              <w:rPr>
                <w:rFonts w:cs="Times New Roman"/>
                <w:b/>
              </w:rPr>
              <w:t>Уточненные бюджетные назначения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D95" w:rsidRPr="004E383D" w:rsidRDefault="00474D95" w:rsidP="005278E8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Исполнено</w:t>
            </w:r>
            <w:r w:rsidRPr="004E383D">
              <w:rPr>
                <w:rFonts w:cs="Times New Roman"/>
                <w:b/>
              </w:rPr>
              <w:t xml:space="preserve"> </w:t>
            </w:r>
            <w:r w:rsidR="004B67E2">
              <w:rPr>
                <w:rFonts w:eastAsia="Times New Roman" w:cs="Times New Roman"/>
                <w:b/>
                <w:color w:val="000000"/>
              </w:rPr>
              <w:t>на 01.10</w:t>
            </w:r>
            <w:r>
              <w:rPr>
                <w:rFonts w:eastAsia="Times New Roman" w:cs="Times New Roman"/>
                <w:b/>
                <w:color w:val="000000"/>
              </w:rPr>
              <w:t>.2020</w:t>
            </w:r>
            <w:r w:rsidRPr="004E383D">
              <w:rPr>
                <w:rFonts w:eastAsia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D95" w:rsidRPr="004E383D" w:rsidRDefault="00474D95" w:rsidP="005278E8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% исполнения</w:t>
            </w:r>
          </w:p>
        </w:tc>
      </w:tr>
    </w:tbl>
    <w:p w:rsidR="004968C0" w:rsidRPr="004968C0" w:rsidRDefault="004968C0">
      <w:pPr>
        <w:rPr>
          <w:sz w:val="2"/>
        </w:rPr>
      </w:pPr>
    </w:p>
    <w:tbl>
      <w:tblPr>
        <w:tblW w:w="0" w:type="auto"/>
        <w:tblInd w:w="-34" w:type="dxa"/>
        <w:tblLayout w:type="fixed"/>
        <w:tblLook w:val="04A0"/>
      </w:tblPr>
      <w:tblGrid>
        <w:gridCol w:w="567"/>
        <w:gridCol w:w="34"/>
        <w:gridCol w:w="617"/>
        <w:gridCol w:w="9130"/>
        <w:gridCol w:w="1701"/>
        <w:gridCol w:w="1418"/>
        <w:gridCol w:w="1264"/>
        <w:gridCol w:w="12"/>
      </w:tblGrid>
      <w:tr w:rsidR="004968C0" w:rsidTr="00660419">
        <w:trPr>
          <w:gridAfter w:val="1"/>
          <w:wAfter w:w="12" w:type="dxa"/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5278E8">
            <w:pPr>
              <w:jc w:val="center"/>
            </w:pPr>
            <w:r>
              <w:t>1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5278E8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5278E8">
            <w:pPr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5278E8">
            <w:pPr>
              <w:jc w:val="center"/>
            </w:pPr>
            <w:r>
              <w:t>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5278E8">
            <w:pPr>
              <w:jc w:val="center"/>
            </w:pPr>
            <w:r>
              <w:t>5</w:t>
            </w:r>
          </w:p>
        </w:tc>
      </w:tr>
      <w:tr w:rsidR="003F0ABD" w:rsidTr="00660419">
        <w:trPr>
          <w:cantSplit/>
        </w:trPr>
        <w:tc>
          <w:tcPr>
            <w:tcW w:w="147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ABD" w:rsidRPr="00A413DA" w:rsidRDefault="003F0ABD" w:rsidP="003F0ABD">
            <w:pPr>
              <w:jc w:val="center"/>
              <w:rPr>
                <w:b/>
                <w:i/>
              </w:rPr>
            </w:pPr>
            <w:r w:rsidRPr="00A413DA">
              <w:rPr>
                <w:b/>
                <w:i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3F0ABD" w:rsidTr="00660419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ABD" w:rsidRPr="00660419" w:rsidRDefault="003F0ABD" w:rsidP="003F0ABD">
            <w:pPr>
              <w:jc w:val="center"/>
              <w:rPr>
                <w:b/>
              </w:rPr>
            </w:pPr>
            <w:r w:rsidRPr="00660419">
              <w:rPr>
                <w:b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ABD" w:rsidRPr="00660419" w:rsidRDefault="003F0ABD" w:rsidP="003F0ABD">
            <w:pPr>
              <w:jc w:val="right"/>
              <w:rPr>
                <w:b/>
              </w:rPr>
            </w:pPr>
            <w:r w:rsidRPr="00660419">
              <w:rPr>
                <w:b/>
              </w:rPr>
              <w:t>9 504,1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ABD" w:rsidRPr="00660419" w:rsidRDefault="003F0ABD" w:rsidP="003F0ABD">
            <w:pPr>
              <w:jc w:val="right"/>
              <w:rPr>
                <w:b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BD" w:rsidRPr="00660419" w:rsidRDefault="003F0ABD" w:rsidP="003F0ABD">
            <w:pPr>
              <w:jc w:val="right"/>
              <w:rPr>
                <w:b/>
              </w:rPr>
            </w:pPr>
          </w:p>
        </w:tc>
      </w:tr>
      <w:tr w:rsidR="003F0ABD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ABD" w:rsidRDefault="003F0ABD" w:rsidP="003F0ABD">
            <w:pPr>
              <w:jc w:val="center"/>
            </w:pPr>
            <w:r>
              <w:t>1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ABD" w:rsidRDefault="003F0ABD" w:rsidP="003F0ABD">
            <w: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BD" w:rsidRDefault="003F0ABD" w:rsidP="003F0ABD">
            <w:pPr>
              <w:jc w:val="right"/>
            </w:pPr>
            <w:r>
              <w:t>9 504,1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BD" w:rsidRDefault="003F0ABD" w:rsidP="003F0ABD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BD" w:rsidRDefault="003F0ABD" w:rsidP="003F0ABD">
            <w:pPr>
              <w:jc w:val="right"/>
            </w:pPr>
          </w:p>
        </w:tc>
      </w:tr>
      <w:tr w:rsidR="00660419" w:rsidTr="00660419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Pr="00660419" w:rsidRDefault="00660419" w:rsidP="003F0ABD">
            <w:pPr>
              <w:jc w:val="center"/>
              <w:rPr>
                <w:b/>
              </w:rPr>
            </w:pPr>
            <w:r w:rsidRPr="00660419">
              <w:rPr>
                <w:b/>
              </w:rP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0419" w:rsidRPr="00660419" w:rsidRDefault="00660419" w:rsidP="003F0ABD">
            <w:pPr>
              <w:jc w:val="right"/>
              <w:rPr>
                <w:b/>
              </w:rPr>
            </w:pPr>
            <w:r w:rsidRPr="00660419">
              <w:rPr>
                <w:b/>
              </w:rPr>
              <w:t>2 110,0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0419" w:rsidRPr="00660419" w:rsidRDefault="00660419" w:rsidP="00D15ABA">
            <w:pPr>
              <w:jc w:val="right"/>
              <w:rPr>
                <w:b/>
              </w:rPr>
            </w:pPr>
            <w:r w:rsidRPr="00660419">
              <w:rPr>
                <w:b/>
              </w:rPr>
              <w:t>2 036,1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Pr="00660419" w:rsidRDefault="00660419" w:rsidP="00D15ABA">
            <w:pPr>
              <w:jc w:val="right"/>
              <w:rPr>
                <w:b/>
              </w:rPr>
            </w:pPr>
            <w:r w:rsidRPr="00660419">
              <w:rPr>
                <w:b/>
              </w:rPr>
              <w:t>96,5</w:t>
            </w: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660419" w:rsidP="003F0ABD">
            <w:pPr>
              <w:jc w:val="center"/>
            </w:pPr>
            <w:r>
              <w:t>2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Разработка проектной документации на строительство спортивного комплекса, по адресу: г. Саратов, пл. им. Орджоникидзе Г.К., б/н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  <w:r>
              <w:t>2 110,0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  <w:r>
              <w:t>2 036,1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  <w:r>
              <w:t>96,5</w:t>
            </w:r>
          </w:p>
        </w:tc>
      </w:tr>
      <w:tr w:rsidR="00660419" w:rsidTr="00660419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Pr="00660419" w:rsidRDefault="00660419" w:rsidP="003F0ABD">
            <w:pPr>
              <w:jc w:val="center"/>
              <w:rPr>
                <w:b/>
              </w:rPr>
            </w:pPr>
            <w:r w:rsidRPr="00660419">
              <w:rPr>
                <w:b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0419" w:rsidRPr="00660419" w:rsidRDefault="009854C9" w:rsidP="003F0ABD">
            <w:pPr>
              <w:jc w:val="right"/>
              <w:rPr>
                <w:b/>
              </w:rPr>
            </w:pPr>
            <w:r>
              <w:rPr>
                <w:b/>
              </w:rPr>
              <w:t>2 064 946,6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0419" w:rsidRPr="00660419" w:rsidRDefault="009854C9" w:rsidP="003F0ABD">
            <w:pPr>
              <w:jc w:val="right"/>
              <w:rPr>
                <w:b/>
              </w:rPr>
            </w:pPr>
            <w:r>
              <w:rPr>
                <w:b/>
              </w:rPr>
              <w:t>952 240,2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Pr="00660419" w:rsidRDefault="009854C9" w:rsidP="003F0ABD">
            <w:pPr>
              <w:jc w:val="right"/>
              <w:rPr>
                <w:b/>
              </w:rPr>
            </w:pPr>
            <w:r>
              <w:rPr>
                <w:b/>
              </w:rPr>
              <w:t>46,1</w:t>
            </w: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660419" w:rsidP="003F0ABD">
            <w:pPr>
              <w:jc w:val="center"/>
            </w:pPr>
            <w:r>
              <w:t>3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Детский сад на 100 мест в ЖК «Авиатор» в Заводском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  <w:r>
              <w:t>81 453,5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BF6A17" w:rsidP="003F0ABD">
            <w:pPr>
              <w:jc w:val="right"/>
            </w:pPr>
            <w:r>
              <w:t>46 117,7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BF6A17" w:rsidP="003F0ABD">
            <w:pPr>
              <w:jc w:val="right"/>
            </w:pPr>
            <w:r>
              <w:t>56,6</w:t>
            </w: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660419" w:rsidP="003F0ABD">
            <w:pPr>
              <w:jc w:val="center"/>
            </w:pPr>
            <w:r>
              <w:t>4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Детский сад на 100 мест в Заводском районе г. Саратова по адресу: г. Саратов, ул. им. Н.Г. Чернышевского, 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  <w:r>
              <w:t>3 200,0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660419" w:rsidP="003F0ABD">
            <w:pPr>
              <w:jc w:val="center"/>
            </w:pPr>
            <w:r>
              <w:t>5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BF6A17" w:rsidP="00BF6A17">
            <w:pPr>
              <w:jc w:val="right"/>
            </w:pPr>
            <w:r>
              <w:t>116 919</w:t>
            </w:r>
            <w:r w:rsidR="00660419">
              <w:t>,</w:t>
            </w:r>
            <w: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BF6A17" w:rsidP="003F0ABD">
            <w:pPr>
              <w:jc w:val="right"/>
            </w:pPr>
            <w:r>
              <w:t>26 887,7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BF6A17" w:rsidP="003F0ABD">
            <w:pPr>
              <w:jc w:val="right"/>
            </w:pPr>
            <w:r>
              <w:t>23,0</w:t>
            </w: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660419" w:rsidP="003F0ABD">
            <w:pPr>
              <w:jc w:val="center"/>
            </w:pPr>
            <w:r>
              <w:t>6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Детский сад на 160 мест в Заводском районе г. Саратова по адресу: г. Саратов, ул. Огородная, 176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  <w: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BF6A17" w:rsidP="003F0ABD">
            <w:pPr>
              <w:jc w:val="center"/>
            </w:pPr>
            <w:r>
              <w:t>7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Детский сад на 160 мест на территории МОУ «Средняя общеобразовательная школа № 71» в Кировском районе г. Саратова по адресу: г. Саратов, ул. Танкистов, 126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  <w: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CD2F19" w:rsidP="003F0ABD">
            <w:pPr>
              <w:jc w:val="center"/>
            </w:pPr>
            <w:r>
              <w:t>8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Детский сад на 160 мест по ул. Ипподромная (на части бывших земель ФГБНУ «НИИСХ Юго-Востока»)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  <w: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</w:p>
        </w:tc>
      </w:tr>
      <w:tr w:rsidR="00BF6A17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A17" w:rsidRDefault="00CD2F19" w:rsidP="003F0ABD">
            <w:pPr>
              <w:jc w:val="center"/>
            </w:pPr>
            <w:r>
              <w:lastRenderedPageBreak/>
              <w:t>9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6A17" w:rsidRDefault="00BF6A17" w:rsidP="003F0ABD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A17" w:rsidRPr="00BF6A17" w:rsidRDefault="00BF6A17" w:rsidP="00BF6A17">
            <w:pPr>
              <w:jc w:val="right"/>
            </w:pPr>
            <w:r w:rsidRPr="00BF6A17">
              <w:t>1 118</w:t>
            </w:r>
            <w:r>
              <w:t> </w:t>
            </w:r>
            <w:r w:rsidRPr="00BF6A17">
              <w:t>766</w:t>
            </w:r>
            <w:r>
              <w:t>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A17" w:rsidRPr="00BF6A17" w:rsidRDefault="00BF6A17" w:rsidP="00BF6A17">
            <w:pPr>
              <w:jc w:val="right"/>
            </w:pPr>
            <w:r w:rsidRPr="00BF6A17">
              <w:t>309</w:t>
            </w:r>
            <w:r>
              <w:t> </w:t>
            </w:r>
            <w:r w:rsidRPr="00BF6A17">
              <w:t>356</w:t>
            </w:r>
            <w:r>
              <w:t>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A17" w:rsidRPr="00BF6A17" w:rsidRDefault="00BF6A17">
            <w:pPr>
              <w:jc w:val="right"/>
            </w:pPr>
            <w:r w:rsidRPr="00BF6A17">
              <w:t>27,7</w:t>
            </w: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CD2F19" w:rsidP="003F0ABD">
            <w:pPr>
              <w:jc w:val="center"/>
            </w:pPr>
            <w:r>
              <w:t>10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Разработка проектной документации на строительство спортивного комплекса, по адресу: г. Саратов, пл. им. Орджоникидзе Г.К., б/н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  <w:r>
              <w:t>289,8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BF6A17" w:rsidP="003F0ABD">
            <w:pPr>
              <w:jc w:val="right"/>
            </w:pPr>
            <w:r>
              <w:t>180,0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BF6A17" w:rsidP="003F0ABD">
            <w:pPr>
              <w:jc w:val="right"/>
            </w:pPr>
            <w:r>
              <w:t>62,1</w:t>
            </w: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CD2F19" w:rsidP="003F0ABD">
            <w:pPr>
              <w:jc w:val="center"/>
            </w:pPr>
            <w:r>
              <w:t>11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BF6A17" w:rsidP="003F0ABD">
            <w:pPr>
              <w:jc w:val="right"/>
            </w:pPr>
            <w:r>
              <w:t>19 671,0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BF6A17" w:rsidP="003F0ABD">
            <w:pPr>
              <w:jc w:val="right"/>
            </w:pPr>
            <w:r>
              <w:t>2 880,2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BF6A17" w:rsidP="003F0ABD">
            <w:pPr>
              <w:jc w:val="right"/>
            </w:pPr>
            <w:r>
              <w:t>14,6</w:t>
            </w: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CD2F19" w:rsidP="003F0ABD">
            <w:pPr>
              <w:jc w:val="center"/>
            </w:pPr>
            <w:r>
              <w:t>12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Строительство второго корпуса МДОУ «Центр развития ребенка-детский сад № 101 «Жар-птица» на 160 мест в Волжском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  <w:r>
              <w:t>128 209,3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BF6A17" w:rsidP="003F0ABD">
            <w:pPr>
              <w:jc w:val="right"/>
            </w:pPr>
            <w:r>
              <w:t>71 399,3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BF6A17" w:rsidP="003F0ABD">
            <w:pPr>
              <w:jc w:val="right"/>
            </w:pPr>
            <w:r>
              <w:t>55,7</w:t>
            </w: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CD2F19" w:rsidP="003F0ABD">
            <w:pPr>
              <w:jc w:val="center"/>
            </w:pPr>
            <w:r>
              <w:t>13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Строительство пристройки к МОУ «СОШ № 66 им. Н.И. Вавилова», г. Саратов, ул. Казанская, 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  <w:r>
              <w:t>50 814,5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BF6A17" w:rsidP="003F0ABD">
            <w:pPr>
              <w:jc w:val="right"/>
            </w:pPr>
            <w:r>
              <w:t>39 715,4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BF6A17" w:rsidP="003F0ABD">
            <w:pPr>
              <w:jc w:val="right"/>
            </w:pPr>
            <w:r>
              <w:t>78,2</w:t>
            </w: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CD2F19" w:rsidP="003F0ABD">
            <w:pPr>
              <w:jc w:val="center"/>
            </w:pPr>
            <w:r>
              <w:t>14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Строительство спортивного комплекса по адресу: г. Саратов, пл. им. Орджоникидзе Г.К., б/н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  <w:r>
              <w:t>80 000,0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BF6A17" w:rsidP="003F0ABD">
            <w:pPr>
              <w:jc w:val="right"/>
            </w:pPr>
            <w:r>
              <w:t>35 967,1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BF6A17" w:rsidP="003F0ABD">
            <w:pPr>
              <w:jc w:val="right"/>
            </w:pPr>
            <w:r>
              <w:t>45,0</w:t>
            </w: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CD2F19" w:rsidP="003F0ABD">
            <w:pPr>
              <w:jc w:val="center"/>
            </w:pPr>
            <w:r>
              <w:t>15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  <w: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A17" w:rsidRDefault="00BF6A17" w:rsidP="003F0ABD">
            <w:pPr>
              <w:jc w:val="right"/>
            </w:pPr>
            <w:r>
              <w:t>570,0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A17" w:rsidRDefault="00BF6A17" w:rsidP="003F0ABD">
            <w:pPr>
              <w:jc w:val="right"/>
            </w:pPr>
            <w:r>
              <w:t>19,0</w:t>
            </w: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CD2F19" w:rsidP="003F0ABD">
            <w:pPr>
              <w:jc w:val="center"/>
            </w:pPr>
            <w:r>
              <w:t>16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BF6A17">
            <w:pPr>
              <w:jc w:val="right"/>
            </w:pPr>
            <w:r>
              <w:t>4</w:t>
            </w:r>
            <w:r w:rsidR="00BF6A17">
              <w:t>54 321,9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BF6A17" w:rsidP="003F0ABD">
            <w:pPr>
              <w:jc w:val="right"/>
            </w:pPr>
            <w:r>
              <w:t>419 166,3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BF6A17" w:rsidP="003F0ABD">
            <w:pPr>
              <w:jc w:val="right"/>
            </w:pPr>
            <w:r>
              <w:t>92,3</w:t>
            </w:r>
          </w:p>
        </w:tc>
      </w:tr>
      <w:tr w:rsidR="00BF6A17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A17" w:rsidRPr="00BF6A17" w:rsidRDefault="00CD2F19" w:rsidP="003F0A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6A17" w:rsidRDefault="00BF6A17" w:rsidP="003F0ABD">
            <w:r w:rsidRPr="00BF6A17">
              <w:t>Набережная города Саратова в границах от улицы Вольской до улицы 2-я Садовая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A17" w:rsidRDefault="009854C9" w:rsidP="00BF6A17">
            <w:pPr>
              <w:jc w:val="right"/>
            </w:pPr>
            <w: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A17" w:rsidRDefault="00BF6A17" w:rsidP="003F0ABD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A17" w:rsidRDefault="00BF6A17" w:rsidP="003F0ABD">
            <w:pPr>
              <w:jc w:val="right"/>
            </w:pPr>
          </w:p>
        </w:tc>
      </w:tr>
      <w:tr w:rsidR="00660419" w:rsidTr="00660419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Pr="009854C9" w:rsidRDefault="00660419" w:rsidP="003F0ABD">
            <w:pPr>
              <w:jc w:val="center"/>
              <w:rPr>
                <w:b/>
              </w:rPr>
            </w:pPr>
            <w:r w:rsidRPr="009854C9">
              <w:rPr>
                <w:b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0419" w:rsidRPr="009854C9" w:rsidRDefault="00660419" w:rsidP="003F0ABD">
            <w:pPr>
              <w:jc w:val="right"/>
              <w:rPr>
                <w:b/>
              </w:rPr>
            </w:pPr>
            <w:r w:rsidRPr="009854C9">
              <w:rPr>
                <w:b/>
              </w:rPr>
              <w:t>807 096,9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0419" w:rsidRPr="009854C9" w:rsidRDefault="009854C9" w:rsidP="003F0ABD">
            <w:pPr>
              <w:jc w:val="right"/>
              <w:rPr>
                <w:b/>
              </w:rPr>
            </w:pPr>
            <w:r>
              <w:rPr>
                <w:b/>
              </w:rPr>
              <w:t>335 035,3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Pr="009854C9" w:rsidRDefault="009854C9" w:rsidP="003F0ABD">
            <w:pPr>
              <w:jc w:val="right"/>
              <w:rPr>
                <w:b/>
              </w:rPr>
            </w:pPr>
            <w:r>
              <w:rPr>
                <w:b/>
              </w:rPr>
              <w:t>41,5</w:t>
            </w: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CD2F19" w:rsidP="003F0ABD">
            <w:pPr>
              <w:jc w:val="center"/>
            </w:pPr>
            <w:r>
              <w:t>18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  <w: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CD2F19" w:rsidP="003F0ABD">
            <w:pPr>
              <w:jc w:val="center"/>
            </w:pPr>
            <w:r>
              <w:t>19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  <w:r>
              <w:t>589 180,4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9854C9" w:rsidP="003F0ABD">
            <w:pPr>
              <w:jc w:val="right"/>
            </w:pPr>
            <w:r>
              <w:t>335 009,8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9854C9" w:rsidP="003F0ABD">
            <w:pPr>
              <w:jc w:val="right"/>
            </w:pPr>
            <w:r>
              <w:t>56,9</w:t>
            </w: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CD2F19" w:rsidP="003F0ABD">
            <w:pPr>
              <w:jc w:val="center"/>
            </w:pPr>
            <w:r>
              <w:t>20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Реконструкция фонтана «Одуванчик» на площади им. Кирова С.М.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  <w: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9854C9" w:rsidP="003F0ABD">
            <w:pPr>
              <w:jc w:val="right"/>
            </w:pPr>
            <w:r>
              <w:t>25,5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9854C9" w:rsidP="003F0ABD">
            <w:pPr>
              <w:jc w:val="right"/>
            </w:pPr>
            <w:r>
              <w:t>2,5</w:t>
            </w: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CD2F19" w:rsidP="003F0ABD">
            <w:pPr>
              <w:jc w:val="center"/>
            </w:pPr>
            <w:r>
              <w:t>21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Строительство автомобильной дороги по ул. им. Гришаева В.И. (от ул. им. Зыбина П.М. до ул. им. Тархова С.Ф.) в жилом районе «Солнечный - 2» Кировского района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  <w:r>
              <w:t>2 447,5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CD2F19" w:rsidP="003F0ABD">
            <w:pPr>
              <w:jc w:val="center"/>
            </w:pPr>
            <w:r>
              <w:t>22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Строительство автомобильной дороги по ул. им. Зыбина П.М. в границах VI и VII микрорайонов жилого района «Солнечный-2»  Кировского района 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  <w:r>
              <w:t>4 303,5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CD2F19" w:rsidP="003F0ABD">
            <w:pPr>
              <w:jc w:val="center"/>
            </w:pPr>
            <w:r>
              <w:t>23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Строительство автомобильной дороги по ул. Менякина в Волжском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  <w:r>
              <w:t>77 165,5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CD2F19" w:rsidP="003F0ABD">
            <w:pPr>
              <w:jc w:val="center"/>
            </w:pPr>
            <w:r>
              <w:lastRenderedPageBreak/>
              <w:t>24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Строительство скоростной трамвайной линии Мирный пер. - 6-я Дачная (детализация проекта по этапам строительства)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  <w: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CD2F19" w:rsidP="003F0ABD">
            <w:pPr>
              <w:jc w:val="center"/>
            </w:pPr>
            <w:r>
              <w:t>25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Строительство участка автомобильной дороги от ул. им. Блинова Ф.А. до ул. Романтиков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  <w:r>
              <w:t>64 500,0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CD2F19" w:rsidP="003F0ABD">
            <w:pPr>
              <w:jc w:val="center"/>
            </w:pPr>
            <w:r>
              <w:t>26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Строительство участка автомобильной дороги по бульвару им. Денисова Николая с местным проездом до ул. Пензенская в микрорайоне САЗ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  <w:r>
              <w:t>53 200,0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</w:p>
        </w:tc>
      </w:tr>
      <w:tr w:rsidR="00660419" w:rsidTr="00660419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Pr="009854C9" w:rsidRDefault="00660419" w:rsidP="003F0ABD">
            <w:pPr>
              <w:jc w:val="center"/>
              <w:rPr>
                <w:b/>
              </w:rPr>
            </w:pPr>
            <w:r w:rsidRPr="009854C9">
              <w:rPr>
                <w:b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0419" w:rsidRPr="009854C9" w:rsidRDefault="00660419" w:rsidP="003F0ABD">
            <w:pPr>
              <w:jc w:val="right"/>
              <w:rPr>
                <w:b/>
              </w:rPr>
            </w:pPr>
            <w:r w:rsidRPr="009854C9">
              <w:rPr>
                <w:b/>
              </w:rPr>
              <w:t>7 201,3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0419" w:rsidRPr="009854C9" w:rsidRDefault="00A413DA" w:rsidP="003F0ABD">
            <w:pPr>
              <w:jc w:val="right"/>
              <w:rPr>
                <w:b/>
              </w:rPr>
            </w:pPr>
            <w:r>
              <w:rPr>
                <w:b/>
              </w:rPr>
              <w:t>1 138,0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Pr="009854C9" w:rsidRDefault="00A413DA" w:rsidP="003F0ABD">
            <w:pPr>
              <w:jc w:val="right"/>
              <w:rPr>
                <w:b/>
              </w:rPr>
            </w:pPr>
            <w:r>
              <w:rPr>
                <w:b/>
              </w:rPr>
              <w:t>15,8</w:t>
            </w: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CD2F19" w:rsidP="003F0ABD">
            <w:pPr>
              <w:jc w:val="center"/>
            </w:pPr>
            <w:r>
              <w:t>27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Детский сад на 160 мест на территории МОУ «Средняя общеобразовательная школа №64» в Ленинском районе г. Саратова по адресу: г. Саратов, ул. Стахановская, 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  <w:r>
              <w:t>1 484,1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A413DA" w:rsidP="003F0ABD">
            <w:pPr>
              <w:jc w:val="right"/>
            </w:pPr>
            <w:r>
              <w:t>815,0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A413DA" w:rsidP="003F0ABD">
            <w:pPr>
              <w:jc w:val="right"/>
            </w:pPr>
            <w:r>
              <w:t>54,9</w:t>
            </w: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CD2F19" w:rsidP="003F0ABD">
            <w:pPr>
              <w:jc w:val="center"/>
            </w:pPr>
            <w:r>
              <w:t>28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Модульный корпус в МУДО «Детский оздоровительно-образовательный центр «Мечта» по адресу: г. Саратов, п. Малая Поливановка, 9-я Дачная»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  <w:r>
              <w:t>5 717,2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A413DA" w:rsidP="003F0ABD">
            <w:pPr>
              <w:jc w:val="right"/>
            </w:pPr>
            <w:r>
              <w:t>323,0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A413DA" w:rsidP="003F0ABD">
            <w:pPr>
              <w:jc w:val="right"/>
            </w:pPr>
            <w:r>
              <w:t>5,6</w:t>
            </w:r>
          </w:p>
        </w:tc>
      </w:tr>
      <w:tr w:rsidR="00052109" w:rsidTr="00660419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09" w:rsidRPr="009854C9" w:rsidRDefault="00052109" w:rsidP="003F0ABD">
            <w:pPr>
              <w:jc w:val="center"/>
              <w:rPr>
                <w:b/>
              </w:rPr>
            </w:pPr>
            <w:r w:rsidRPr="009854C9">
              <w:rPr>
                <w:b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2109" w:rsidRPr="00052109" w:rsidRDefault="00052109" w:rsidP="00052109">
            <w:pPr>
              <w:jc w:val="right"/>
              <w:rPr>
                <w:b/>
              </w:rPr>
            </w:pPr>
            <w:r w:rsidRPr="00052109">
              <w:rPr>
                <w:b/>
              </w:rPr>
              <w:t>136</w:t>
            </w:r>
            <w:r>
              <w:rPr>
                <w:b/>
              </w:rPr>
              <w:t> </w:t>
            </w:r>
            <w:r w:rsidRPr="00052109">
              <w:rPr>
                <w:b/>
              </w:rPr>
              <w:t>715</w:t>
            </w:r>
            <w:r>
              <w:rPr>
                <w:b/>
              </w:rPr>
              <w:t>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2109" w:rsidRPr="00052109" w:rsidRDefault="00052109" w:rsidP="00052109">
            <w:pPr>
              <w:jc w:val="right"/>
              <w:rPr>
                <w:b/>
              </w:rPr>
            </w:pPr>
            <w:r w:rsidRPr="00052109">
              <w:rPr>
                <w:b/>
              </w:rPr>
              <w:t>101</w:t>
            </w:r>
            <w:r>
              <w:rPr>
                <w:b/>
              </w:rPr>
              <w:t> </w:t>
            </w:r>
            <w:r w:rsidRPr="00052109">
              <w:rPr>
                <w:b/>
              </w:rPr>
              <w:t>723</w:t>
            </w:r>
            <w:r>
              <w:rPr>
                <w:b/>
              </w:rPr>
              <w:t>,2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09" w:rsidRPr="00052109" w:rsidRDefault="00052109">
            <w:pPr>
              <w:jc w:val="right"/>
              <w:rPr>
                <w:b/>
              </w:rPr>
            </w:pPr>
            <w:r w:rsidRPr="00052109">
              <w:rPr>
                <w:b/>
              </w:rPr>
              <w:t>74,4</w:t>
            </w: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CD2F19" w:rsidP="003F0ABD">
            <w:pPr>
              <w:jc w:val="center"/>
            </w:pPr>
            <w:r>
              <w:t>29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Водозаборная скважина МБОУ «ООШ №104»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  <w:r>
              <w:t>1 996,0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052109" w:rsidP="003F0ABD">
            <w:pPr>
              <w:jc w:val="right"/>
            </w:pPr>
            <w:r>
              <w:t>724,7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052109" w:rsidP="003F0ABD">
            <w:pPr>
              <w:jc w:val="right"/>
            </w:pPr>
            <w:r>
              <w:t>36,3</w:t>
            </w: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CD2F19" w:rsidP="003F0ABD">
            <w:pPr>
              <w:jc w:val="center"/>
            </w:pPr>
            <w:r>
              <w:t>30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Сквер по ул. им. Расковой М.М., Саратовская область, г. Саратов, ул. им. Расковой М.М.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  <w:r>
              <w:t>132 000,0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052109" w:rsidP="003F0ABD">
            <w:pPr>
              <w:jc w:val="right"/>
            </w:pPr>
            <w:r>
              <w:t>98 290,1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052109" w:rsidP="003F0ABD">
            <w:pPr>
              <w:jc w:val="right"/>
            </w:pPr>
            <w:r>
              <w:t>74,5</w:t>
            </w: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CD2F19" w:rsidP="003F0ABD">
            <w:pPr>
              <w:jc w:val="center"/>
            </w:pPr>
            <w:r>
              <w:t>31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Строительство пристройки и открытых спортивных площадок МОУ «СОШ № 5» по адресу: г. Саратов, ул. Огородная, д. 196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  <w:r>
              <w:t>2 700,0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052109" w:rsidP="003F0ABD">
            <w:pPr>
              <w:jc w:val="right"/>
            </w:pPr>
            <w:r>
              <w:t>2 700,0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052109" w:rsidP="003F0ABD">
            <w:pPr>
              <w:jc w:val="right"/>
            </w:pPr>
            <w:r>
              <w:t>100,0</w:t>
            </w:r>
          </w:p>
        </w:tc>
      </w:tr>
      <w:tr w:rsidR="00660419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Default="00CD2F19" w:rsidP="003F0ABD">
            <w:pPr>
              <w:jc w:val="center"/>
            </w:pPr>
            <w:r>
              <w:t>32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419" w:rsidRDefault="00660419" w:rsidP="003F0ABD">
            <w:r>
              <w:t>Технологическое присоединение для электроснабжения сквера, расположенного по адресу: г. Саратов, ул. им. Расковой М.М.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660419" w:rsidP="003F0ABD">
            <w:pPr>
              <w:jc w:val="right"/>
            </w:pPr>
            <w:r>
              <w:t>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052109" w:rsidP="003F0ABD">
            <w:pPr>
              <w:jc w:val="right"/>
            </w:pPr>
            <w:r>
              <w:t>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Default="00052109" w:rsidP="003F0ABD">
            <w:pPr>
              <w:jc w:val="right"/>
            </w:pPr>
            <w:r>
              <w:t>43,6</w:t>
            </w:r>
          </w:p>
        </w:tc>
      </w:tr>
      <w:tr w:rsidR="00660419" w:rsidTr="00660419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19" w:rsidRPr="00A413DA" w:rsidRDefault="00660419" w:rsidP="003F0ABD">
            <w:pPr>
              <w:jc w:val="center"/>
              <w:rPr>
                <w:b/>
              </w:rPr>
            </w:pPr>
            <w:r w:rsidRPr="00A413DA">
              <w:rPr>
                <w:b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0419" w:rsidRPr="00A413DA" w:rsidRDefault="00660419" w:rsidP="003F0ABD">
            <w:pPr>
              <w:jc w:val="right"/>
              <w:rPr>
                <w:b/>
              </w:rPr>
            </w:pPr>
            <w:r w:rsidRPr="00A413DA">
              <w:rPr>
                <w:b/>
              </w:rPr>
              <w:t>4 172,4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0419" w:rsidRPr="00A413DA" w:rsidRDefault="00A413DA" w:rsidP="003F0ABD">
            <w:pPr>
              <w:jc w:val="right"/>
              <w:rPr>
                <w:b/>
              </w:rPr>
            </w:pPr>
            <w:r>
              <w:rPr>
                <w:b/>
              </w:rPr>
              <w:t>4 172,4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19" w:rsidRPr="00A413DA" w:rsidRDefault="00A413DA" w:rsidP="003F0ABD">
            <w:pPr>
              <w:jc w:val="right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A413DA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3DA" w:rsidRDefault="00CD2F19" w:rsidP="003F0ABD">
            <w:pPr>
              <w:jc w:val="center"/>
            </w:pPr>
            <w:r>
              <w:t>33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13DA" w:rsidRDefault="00A413DA" w:rsidP="003F0ABD">
            <w:r>
              <w:t>Проектирование и строительство плоскостного сооружения на территории МОУ «СОШ № 97» Октябрьского района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DA" w:rsidRDefault="00A413DA" w:rsidP="003F0ABD">
            <w:pPr>
              <w:jc w:val="right"/>
            </w:pPr>
            <w:r>
              <w:t>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DA" w:rsidRDefault="00A413DA" w:rsidP="00D15ABA">
            <w:pPr>
              <w:jc w:val="right"/>
            </w:pPr>
            <w:r>
              <w:t>4 000,0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DA" w:rsidRDefault="00A413DA" w:rsidP="003F0ABD">
            <w:pPr>
              <w:jc w:val="right"/>
            </w:pPr>
            <w:r>
              <w:t>100,0</w:t>
            </w:r>
          </w:p>
        </w:tc>
      </w:tr>
      <w:tr w:rsidR="00A413DA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3DA" w:rsidRDefault="00CD2F19" w:rsidP="003F0ABD">
            <w:pPr>
              <w:jc w:val="center"/>
            </w:pPr>
            <w:r>
              <w:t>34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13DA" w:rsidRDefault="00A413DA" w:rsidP="003F0ABD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DA" w:rsidRDefault="00A413DA" w:rsidP="003F0ABD">
            <w:pPr>
              <w:jc w:val="right"/>
            </w:pPr>
            <w:r>
              <w:t>172,4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DA" w:rsidRDefault="00A413DA" w:rsidP="00D15ABA">
            <w:pPr>
              <w:jc w:val="right"/>
            </w:pPr>
            <w:r>
              <w:t>172,4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DA" w:rsidRDefault="00A413DA" w:rsidP="003F0ABD">
            <w:pPr>
              <w:jc w:val="right"/>
            </w:pPr>
            <w:r>
              <w:t>100,0</w:t>
            </w:r>
          </w:p>
        </w:tc>
      </w:tr>
      <w:tr w:rsidR="00A413DA" w:rsidTr="00660419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3DA" w:rsidRPr="00A413DA" w:rsidRDefault="00A413DA" w:rsidP="003F0ABD">
            <w:pPr>
              <w:jc w:val="center"/>
              <w:rPr>
                <w:b/>
              </w:rPr>
            </w:pPr>
            <w:r w:rsidRPr="00A413DA">
              <w:rPr>
                <w:b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13DA" w:rsidRPr="00A413DA" w:rsidRDefault="00A413DA" w:rsidP="003F0ABD">
            <w:pPr>
              <w:jc w:val="right"/>
              <w:rPr>
                <w:b/>
              </w:rPr>
            </w:pPr>
            <w:r w:rsidRPr="00A413DA">
              <w:rPr>
                <w:b/>
              </w:rPr>
              <w:t>10 130,9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13DA" w:rsidRPr="00A413DA" w:rsidRDefault="00A413DA" w:rsidP="003F0ABD">
            <w:pPr>
              <w:jc w:val="right"/>
              <w:rPr>
                <w:b/>
              </w:rPr>
            </w:pPr>
            <w:r>
              <w:rPr>
                <w:b/>
              </w:rPr>
              <w:t>10 130,9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DA" w:rsidRPr="00A413DA" w:rsidRDefault="00A413DA" w:rsidP="003F0ABD">
            <w:pPr>
              <w:jc w:val="right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A413DA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3DA" w:rsidRDefault="00CD2F19" w:rsidP="003F0ABD">
            <w:pPr>
              <w:jc w:val="center"/>
            </w:pPr>
            <w:r>
              <w:t>35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13DA" w:rsidRDefault="00A413DA" w:rsidP="003F0ABD">
            <w:r>
              <w:t>Создание универсальной спортивно-оздоровительной площадки на территории МОУ «СОШ № 24» по адресу: г. Саратов, ул. им. Жуковского Н.Е., д. 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DA" w:rsidRDefault="00A413DA" w:rsidP="003F0ABD">
            <w:pPr>
              <w:jc w:val="right"/>
            </w:pPr>
            <w:r>
              <w:t>8 133,3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DA" w:rsidRDefault="00A413DA" w:rsidP="00D15ABA">
            <w:pPr>
              <w:jc w:val="right"/>
            </w:pPr>
            <w:r>
              <w:t>8 133,3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DA" w:rsidRDefault="00A413DA" w:rsidP="00D15ABA">
            <w:pPr>
              <w:jc w:val="right"/>
            </w:pPr>
            <w:r>
              <w:t>100,0</w:t>
            </w:r>
          </w:p>
        </w:tc>
      </w:tr>
      <w:tr w:rsidR="00A413DA" w:rsidTr="00660419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3DA" w:rsidRDefault="00CD2F19" w:rsidP="003F0ABD">
            <w:pPr>
              <w:jc w:val="center"/>
            </w:pPr>
            <w:r>
              <w:t>36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13DA" w:rsidRDefault="00A413DA" w:rsidP="003F0ABD">
            <w:r>
              <w:t>Создание универсальной спортивно-оздоровительной площадки на территории МОУ «СОШ № 93 им. М.М. Расковой» по адресу: г. Саратов, ул. им. Жуковского Н.Е., д.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DA" w:rsidRDefault="00A413DA" w:rsidP="003F0ABD">
            <w:pPr>
              <w:jc w:val="right"/>
            </w:pPr>
            <w:r>
              <w:t>1 997,6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DA" w:rsidRDefault="00A413DA" w:rsidP="00D15ABA">
            <w:pPr>
              <w:jc w:val="right"/>
            </w:pPr>
            <w:r>
              <w:t>1 997,6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DA" w:rsidRDefault="00A413DA" w:rsidP="00D15ABA">
            <w:pPr>
              <w:jc w:val="right"/>
            </w:pPr>
            <w:r>
              <w:t>100,0</w:t>
            </w:r>
          </w:p>
        </w:tc>
      </w:tr>
      <w:tr w:rsidR="00A413DA" w:rsidTr="00660419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3DA" w:rsidRPr="00A413DA" w:rsidRDefault="00A413DA" w:rsidP="003F0ABD">
            <w:pPr>
              <w:jc w:val="center"/>
              <w:rPr>
                <w:b/>
                <w:i/>
              </w:rPr>
            </w:pPr>
            <w:r w:rsidRPr="00A413DA">
              <w:rPr>
                <w:b/>
                <w:i/>
              </w:rPr>
              <w:t>Всего по разделу: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13DA" w:rsidRPr="00A413DA" w:rsidRDefault="00A413DA" w:rsidP="00A413DA">
            <w:pPr>
              <w:jc w:val="right"/>
              <w:rPr>
                <w:b/>
              </w:rPr>
            </w:pPr>
            <w:r w:rsidRPr="00A413DA">
              <w:rPr>
                <w:b/>
              </w:rPr>
              <w:t>3 041</w:t>
            </w:r>
            <w:r>
              <w:rPr>
                <w:b/>
              </w:rPr>
              <w:t> </w:t>
            </w:r>
            <w:r w:rsidRPr="00A413DA">
              <w:rPr>
                <w:b/>
              </w:rPr>
              <w:t>877</w:t>
            </w:r>
            <w:r>
              <w:rPr>
                <w:b/>
              </w:rPr>
              <w:t>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13DA" w:rsidRPr="00A413DA" w:rsidRDefault="00A413DA" w:rsidP="00A413DA">
            <w:pPr>
              <w:jc w:val="right"/>
              <w:rPr>
                <w:b/>
              </w:rPr>
            </w:pPr>
            <w:r w:rsidRPr="00A413DA">
              <w:rPr>
                <w:b/>
              </w:rPr>
              <w:t>1 406</w:t>
            </w:r>
            <w:r>
              <w:rPr>
                <w:b/>
              </w:rPr>
              <w:t> </w:t>
            </w:r>
            <w:r w:rsidRPr="00A413DA">
              <w:rPr>
                <w:b/>
              </w:rPr>
              <w:t>475</w:t>
            </w:r>
            <w:r>
              <w:rPr>
                <w:b/>
              </w:rPr>
              <w:t>,9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DA" w:rsidRPr="00A413DA" w:rsidRDefault="00A413DA">
            <w:pPr>
              <w:jc w:val="right"/>
              <w:rPr>
                <w:b/>
              </w:rPr>
            </w:pPr>
            <w:r w:rsidRPr="00A413DA">
              <w:rPr>
                <w:b/>
              </w:rPr>
              <w:t>46,2</w:t>
            </w:r>
          </w:p>
        </w:tc>
      </w:tr>
      <w:tr w:rsidR="00A413DA" w:rsidTr="004271D2">
        <w:trPr>
          <w:cantSplit/>
        </w:trPr>
        <w:tc>
          <w:tcPr>
            <w:tcW w:w="147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3DA" w:rsidRPr="00A413DA" w:rsidRDefault="00A413DA" w:rsidP="004271D2">
            <w:pPr>
              <w:jc w:val="center"/>
              <w:rPr>
                <w:b/>
              </w:rPr>
            </w:pPr>
            <w:r w:rsidRPr="005278E8">
              <w:rPr>
                <w:rFonts w:eastAsia="Times New Roman" w:cs="Times New Roman"/>
                <w:b/>
                <w:bCs/>
                <w:i/>
                <w:iCs/>
                <w:lang w:eastAsia="ru-RU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A413DA" w:rsidTr="00A413DA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3DA" w:rsidRPr="004271D2" w:rsidRDefault="00A413DA" w:rsidP="003F0ABD">
            <w:pPr>
              <w:jc w:val="center"/>
              <w:rPr>
                <w:b/>
              </w:rPr>
            </w:pPr>
            <w:r w:rsidRPr="004271D2">
              <w:rPr>
                <w:b/>
              </w:rPr>
              <w:lastRenderedPageBreak/>
              <w:t>КОМИТЕТ ПО УПРАВЛЕНИЮ ИМУЩЕСТВОМ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13DA" w:rsidRPr="004271D2" w:rsidRDefault="00A413DA" w:rsidP="003F0ABD">
            <w:pPr>
              <w:jc w:val="right"/>
              <w:rPr>
                <w:b/>
              </w:rPr>
            </w:pPr>
            <w:r w:rsidRPr="004271D2">
              <w:rPr>
                <w:b/>
              </w:rPr>
              <w:t>15 327,7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13DA" w:rsidRPr="004271D2" w:rsidRDefault="004271D2" w:rsidP="003F0ABD">
            <w:pPr>
              <w:jc w:val="right"/>
              <w:rPr>
                <w:b/>
              </w:rPr>
            </w:pPr>
            <w:r>
              <w:rPr>
                <w:b/>
              </w:rPr>
              <w:t>2 546,4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DA" w:rsidRPr="004271D2" w:rsidRDefault="004271D2" w:rsidP="003F0ABD">
            <w:pPr>
              <w:jc w:val="right"/>
              <w:rPr>
                <w:b/>
              </w:rPr>
            </w:pPr>
            <w:r>
              <w:rPr>
                <w:b/>
              </w:rPr>
              <w:t>16,6</w:t>
            </w:r>
          </w:p>
        </w:tc>
      </w:tr>
      <w:tr w:rsidR="00A413DA" w:rsidTr="00A413DA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3DA" w:rsidRDefault="00A413DA" w:rsidP="003F0ABD">
            <w:pPr>
              <w:jc w:val="center"/>
            </w:pPr>
            <w:r>
              <w:t>1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13DA" w:rsidRDefault="00A413DA" w:rsidP="003F0ABD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DA" w:rsidRDefault="00A413DA" w:rsidP="003F0ABD">
            <w:pPr>
              <w:jc w:val="right"/>
            </w:pPr>
            <w:r>
              <w:t>15 327,7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DA" w:rsidRDefault="004271D2" w:rsidP="003F0ABD">
            <w:pPr>
              <w:jc w:val="right"/>
            </w:pPr>
            <w:r>
              <w:t>2 546,4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DA" w:rsidRDefault="004271D2" w:rsidP="003F0ABD">
            <w:pPr>
              <w:jc w:val="right"/>
            </w:pPr>
            <w:r>
              <w:t>16,6</w:t>
            </w:r>
          </w:p>
        </w:tc>
      </w:tr>
      <w:tr w:rsidR="00A413DA" w:rsidTr="00A413DA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3DA" w:rsidRPr="004271D2" w:rsidRDefault="00A413DA" w:rsidP="003F0ABD">
            <w:pPr>
              <w:jc w:val="center"/>
              <w:rPr>
                <w:b/>
              </w:rPr>
            </w:pPr>
            <w:r w:rsidRPr="004271D2">
              <w:rPr>
                <w:b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13DA" w:rsidRPr="004271D2" w:rsidRDefault="004271D2" w:rsidP="004271D2">
            <w:pPr>
              <w:jc w:val="right"/>
              <w:rPr>
                <w:b/>
              </w:rPr>
            </w:pPr>
            <w:r>
              <w:rPr>
                <w:b/>
              </w:rPr>
              <w:t>324</w:t>
            </w:r>
            <w:r w:rsidR="00A413DA" w:rsidRPr="004271D2">
              <w:rPr>
                <w:b/>
              </w:rPr>
              <w:t xml:space="preserve"> </w:t>
            </w:r>
            <w:r>
              <w:rPr>
                <w:b/>
              </w:rPr>
              <w:t>172</w:t>
            </w:r>
            <w:r w:rsidR="00A413DA" w:rsidRPr="004271D2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13DA" w:rsidRPr="004271D2" w:rsidRDefault="004271D2" w:rsidP="003F0ABD">
            <w:pPr>
              <w:jc w:val="right"/>
              <w:rPr>
                <w:b/>
              </w:rPr>
            </w:pPr>
            <w:r>
              <w:rPr>
                <w:b/>
              </w:rPr>
              <w:t>207 177,1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DA" w:rsidRPr="004271D2" w:rsidRDefault="004271D2" w:rsidP="003F0ABD">
            <w:pPr>
              <w:jc w:val="right"/>
              <w:rPr>
                <w:b/>
              </w:rPr>
            </w:pPr>
            <w:r>
              <w:rPr>
                <w:b/>
              </w:rPr>
              <w:t>63,9</w:t>
            </w:r>
          </w:p>
        </w:tc>
      </w:tr>
      <w:tr w:rsidR="00A413DA" w:rsidTr="00A413DA">
        <w:trPr>
          <w:cantSplit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3DA" w:rsidRDefault="00A413DA" w:rsidP="003F0ABD">
            <w:pPr>
              <w:jc w:val="center"/>
            </w:pPr>
            <w:r>
              <w:t>2</w:t>
            </w:r>
          </w:p>
        </w:tc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13DA" w:rsidRDefault="00A413DA" w:rsidP="003F0ABD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DA" w:rsidRPr="004271D2" w:rsidRDefault="004271D2" w:rsidP="003F0ABD">
            <w:pPr>
              <w:jc w:val="right"/>
            </w:pPr>
            <w:r w:rsidRPr="004271D2">
              <w:t>324 172,0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DA" w:rsidRDefault="004271D2" w:rsidP="003F0ABD">
            <w:pPr>
              <w:jc w:val="right"/>
            </w:pPr>
            <w:r w:rsidRPr="004271D2">
              <w:t>207 177,1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DA" w:rsidRDefault="004271D2" w:rsidP="003F0ABD">
            <w:pPr>
              <w:jc w:val="right"/>
            </w:pPr>
            <w:r>
              <w:t>63,9</w:t>
            </w:r>
          </w:p>
        </w:tc>
      </w:tr>
      <w:tr w:rsidR="00A413DA" w:rsidTr="00A413DA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3DA" w:rsidRPr="004271D2" w:rsidRDefault="00A413DA" w:rsidP="003F0ABD">
            <w:pPr>
              <w:jc w:val="center"/>
              <w:rPr>
                <w:b/>
                <w:i/>
              </w:rPr>
            </w:pPr>
            <w:r w:rsidRPr="004271D2">
              <w:rPr>
                <w:b/>
                <w:i/>
              </w:rPr>
              <w:t>Всего по разделу: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13DA" w:rsidRPr="004271D2" w:rsidRDefault="004271D2" w:rsidP="003F0ABD">
            <w:pPr>
              <w:jc w:val="right"/>
              <w:rPr>
                <w:b/>
                <w:i/>
              </w:rPr>
            </w:pPr>
            <w:r w:rsidRPr="004271D2">
              <w:rPr>
                <w:b/>
                <w:i/>
              </w:rPr>
              <w:t>339 499,7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13DA" w:rsidRPr="004271D2" w:rsidRDefault="004271D2" w:rsidP="003F0ABD">
            <w:pPr>
              <w:jc w:val="right"/>
              <w:rPr>
                <w:b/>
                <w:i/>
              </w:rPr>
            </w:pPr>
            <w:r w:rsidRPr="004271D2">
              <w:rPr>
                <w:b/>
                <w:i/>
              </w:rPr>
              <w:t>209 723,4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DA" w:rsidRPr="004271D2" w:rsidRDefault="004271D2" w:rsidP="003F0ABD">
            <w:pPr>
              <w:jc w:val="right"/>
              <w:rPr>
                <w:b/>
                <w:i/>
              </w:rPr>
            </w:pPr>
            <w:r w:rsidRPr="004271D2">
              <w:rPr>
                <w:b/>
                <w:i/>
              </w:rPr>
              <w:t>61,8</w:t>
            </w:r>
          </w:p>
        </w:tc>
      </w:tr>
      <w:tr w:rsidR="00A413DA" w:rsidTr="00A413DA">
        <w:trPr>
          <w:cantSplit/>
        </w:trPr>
        <w:tc>
          <w:tcPr>
            <w:tcW w:w="103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3DA" w:rsidRPr="004271D2" w:rsidRDefault="00A413DA" w:rsidP="003F0ABD">
            <w:pPr>
              <w:jc w:val="center"/>
              <w:rPr>
                <w:b/>
              </w:rPr>
            </w:pPr>
            <w:r w:rsidRPr="004271D2">
              <w:rPr>
                <w:b/>
              </w:rPr>
              <w:t>Итого по Перечню: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DA" w:rsidRDefault="00A413DA" w:rsidP="004271D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4271D2">
              <w:rPr>
                <w:b/>
                <w:bCs/>
              </w:rPr>
              <w:t> 381 377,2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DA" w:rsidRDefault="004271D2" w:rsidP="003F0A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1 616 199,3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DA" w:rsidRDefault="004271D2" w:rsidP="003F0A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47,8</w:t>
            </w:r>
          </w:p>
        </w:tc>
      </w:tr>
      <w:tr w:rsidR="00A413DA" w:rsidTr="00A413DA">
        <w:trPr>
          <w:cantSplit/>
        </w:trPr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3DA" w:rsidRDefault="00A413DA" w:rsidP="003F0ABD">
            <w:r>
              <w:t xml:space="preserve"> </w:t>
            </w:r>
          </w:p>
        </w:tc>
        <w:tc>
          <w:tcPr>
            <w:tcW w:w="9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3DA" w:rsidRDefault="00A413DA" w:rsidP="003F0ABD">
            <w: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3DA" w:rsidRDefault="00A413DA" w:rsidP="003F0ABD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3DA" w:rsidRDefault="00A413DA" w:rsidP="003F0ABD"/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3DA" w:rsidRDefault="00A413DA" w:rsidP="003F0ABD"/>
        </w:tc>
      </w:tr>
      <w:tr w:rsidR="00A413DA" w:rsidTr="00A413DA">
        <w:trPr>
          <w:cantSplit/>
        </w:trPr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3DA" w:rsidRDefault="00A413DA" w:rsidP="003F0ABD"/>
        </w:tc>
        <w:tc>
          <w:tcPr>
            <w:tcW w:w="9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3DA" w:rsidRDefault="00A413DA" w:rsidP="003F0ABD">
            <w: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3DA" w:rsidRDefault="00A413DA" w:rsidP="003F0ABD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3DA" w:rsidRDefault="00A413DA" w:rsidP="003F0ABD"/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3DA" w:rsidRDefault="00A413DA" w:rsidP="003F0ABD"/>
        </w:tc>
      </w:tr>
      <w:tr w:rsidR="00A413DA" w:rsidTr="00A413DA">
        <w:trPr>
          <w:cantSplit/>
        </w:trPr>
        <w:tc>
          <w:tcPr>
            <w:tcW w:w="10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3DA" w:rsidRDefault="00A413DA" w:rsidP="003F0ABD">
            <w:r>
              <w:t>Председатель комитета по финансам администрации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3DA" w:rsidRDefault="00A413DA" w:rsidP="003F0ABD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3DA" w:rsidRDefault="00A413DA" w:rsidP="003F0ABD"/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3DA" w:rsidRDefault="00A413DA" w:rsidP="003F0ABD"/>
        </w:tc>
      </w:tr>
      <w:tr w:rsidR="00A413DA" w:rsidTr="00A413DA">
        <w:trPr>
          <w:cantSplit/>
        </w:trPr>
        <w:tc>
          <w:tcPr>
            <w:tcW w:w="10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3DA" w:rsidRDefault="00A413DA" w:rsidP="003F0ABD">
            <w:r>
              <w:t>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3DA" w:rsidRDefault="00A413DA" w:rsidP="003F0ABD"/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3DA" w:rsidRDefault="00A413DA" w:rsidP="003F0ABD">
            <w:pPr>
              <w:jc w:val="right"/>
            </w:pPr>
            <w:r>
              <w:t>А.С. Струков</w:t>
            </w:r>
          </w:p>
        </w:tc>
      </w:tr>
    </w:tbl>
    <w:p w:rsidR="005278E8" w:rsidRDefault="005278E8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Default="003F0ABD">
      <w:pPr>
        <w:rPr>
          <w:sz w:val="2"/>
        </w:rPr>
      </w:pPr>
    </w:p>
    <w:p w:rsidR="003F0ABD" w:rsidRPr="00B71BA3" w:rsidRDefault="003F0ABD">
      <w:pPr>
        <w:rPr>
          <w:sz w:val="2"/>
        </w:rPr>
      </w:pPr>
    </w:p>
    <w:p w:rsidR="005278E8" w:rsidRDefault="005278E8"/>
    <w:p w:rsidR="004968C0" w:rsidRPr="00E218D3" w:rsidRDefault="004968C0" w:rsidP="004968C0"/>
    <w:p w:rsidR="00E2598B" w:rsidRPr="004968C0" w:rsidRDefault="00E2598B" w:rsidP="004968C0"/>
    <w:sectPr w:rsidR="00E2598B" w:rsidRPr="004968C0" w:rsidSect="004968C0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A76" w:rsidRDefault="00877A76" w:rsidP="004968C0">
      <w:r>
        <w:separator/>
      </w:r>
    </w:p>
  </w:endnote>
  <w:endnote w:type="continuationSeparator" w:id="1">
    <w:p w:rsidR="00877A76" w:rsidRDefault="00877A76" w:rsidP="00496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A76" w:rsidRDefault="00877A76" w:rsidP="004968C0">
      <w:r>
        <w:separator/>
      </w:r>
    </w:p>
  </w:footnote>
  <w:footnote w:type="continuationSeparator" w:id="1">
    <w:p w:rsidR="00877A76" w:rsidRDefault="00877A76" w:rsidP="004968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ABD" w:rsidRDefault="003F0ABD" w:rsidP="005278E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F0ABD" w:rsidRDefault="003F0AB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ABD" w:rsidRDefault="003F0ABD" w:rsidP="005278E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D2F19">
      <w:rPr>
        <w:rStyle w:val="a7"/>
        <w:noProof/>
      </w:rPr>
      <w:t>4</w:t>
    </w:r>
    <w:r>
      <w:rPr>
        <w:rStyle w:val="a7"/>
      </w:rPr>
      <w:fldChar w:fldCharType="end"/>
    </w:r>
  </w:p>
  <w:p w:rsidR="003F0ABD" w:rsidRDefault="003F0AB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4968C0"/>
    <w:rsid w:val="00052109"/>
    <w:rsid w:val="00066DBC"/>
    <w:rsid w:val="002C3F39"/>
    <w:rsid w:val="00380579"/>
    <w:rsid w:val="003F0ABD"/>
    <w:rsid w:val="004271D2"/>
    <w:rsid w:val="00474D95"/>
    <w:rsid w:val="004968C0"/>
    <w:rsid w:val="004B67E2"/>
    <w:rsid w:val="005108CE"/>
    <w:rsid w:val="005278E8"/>
    <w:rsid w:val="00537047"/>
    <w:rsid w:val="00586A13"/>
    <w:rsid w:val="005A67FC"/>
    <w:rsid w:val="0061371C"/>
    <w:rsid w:val="00660419"/>
    <w:rsid w:val="006808C6"/>
    <w:rsid w:val="006D64B5"/>
    <w:rsid w:val="007306A4"/>
    <w:rsid w:val="00747C38"/>
    <w:rsid w:val="007C7901"/>
    <w:rsid w:val="00877A76"/>
    <w:rsid w:val="0096305D"/>
    <w:rsid w:val="009854C9"/>
    <w:rsid w:val="009D1E51"/>
    <w:rsid w:val="00A24CAF"/>
    <w:rsid w:val="00A413DA"/>
    <w:rsid w:val="00B71BA3"/>
    <w:rsid w:val="00B912FD"/>
    <w:rsid w:val="00BF6A17"/>
    <w:rsid w:val="00CD2F19"/>
    <w:rsid w:val="00E2598B"/>
    <w:rsid w:val="00F35045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968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968C0"/>
  </w:style>
  <w:style w:type="paragraph" w:styleId="a5">
    <w:name w:val="footer"/>
    <w:basedOn w:val="a"/>
    <w:link w:val="a6"/>
    <w:uiPriority w:val="99"/>
    <w:semiHidden/>
    <w:unhideWhenUsed/>
    <w:rsid w:val="004968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968C0"/>
  </w:style>
  <w:style w:type="character" w:styleId="a7">
    <w:name w:val="page number"/>
    <w:basedOn w:val="a0"/>
    <w:uiPriority w:val="99"/>
    <w:semiHidden/>
    <w:unhideWhenUsed/>
    <w:rsid w:val="004968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4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simkinYV</cp:lastModifiedBy>
  <cp:revision>4</cp:revision>
  <dcterms:created xsi:type="dcterms:W3CDTF">2020-10-06T08:37:00Z</dcterms:created>
  <dcterms:modified xsi:type="dcterms:W3CDTF">2020-10-06T08:39:00Z</dcterms:modified>
</cp:coreProperties>
</file>